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63831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WESTLOND,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7EC67B66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902D3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E1B6B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Midhurst, Surrey,</w:t>
      </w:r>
    </w:p>
    <w:p w14:paraId="1B1E8548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CEBD17A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18-55)</w:t>
      </w:r>
    </w:p>
    <w:p w14:paraId="7DD0351B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2581A" w14:textId="77777777" w:rsidR="00AF4BC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AAAB3" w14:textId="77777777" w:rsidR="00AF4BC1" w:rsidRPr="006A34E1" w:rsidRDefault="00AF4BC1" w:rsidP="00AF4B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05174FFA" w14:textId="3F8352EB" w:rsidR="00BA00AB" w:rsidRPr="00AF4B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F4B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2EFB4" w14:textId="77777777" w:rsidR="00AF4BC1" w:rsidRDefault="00AF4BC1" w:rsidP="009139A6">
      <w:r>
        <w:separator/>
      </w:r>
    </w:p>
  </w:endnote>
  <w:endnote w:type="continuationSeparator" w:id="0">
    <w:p w14:paraId="1B94822D" w14:textId="77777777" w:rsidR="00AF4BC1" w:rsidRDefault="00AF4B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A0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84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9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E59C" w14:textId="77777777" w:rsidR="00AF4BC1" w:rsidRDefault="00AF4BC1" w:rsidP="009139A6">
      <w:r>
        <w:separator/>
      </w:r>
    </w:p>
  </w:footnote>
  <w:footnote w:type="continuationSeparator" w:id="0">
    <w:p w14:paraId="00DA536A" w14:textId="77777777" w:rsidR="00AF4BC1" w:rsidRDefault="00AF4B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77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76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C3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BC1"/>
    <w:rsid w:val="000666E0"/>
    <w:rsid w:val="002510B7"/>
    <w:rsid w:val="005C130B"/>
    <w:rsid w:val="00826F5C"/>
    <w:rsid w:val="009139A6"/>
    <w:rsid w:val="009448BB"/>
    <w:rsid w:val="00A3176C"/>
    <w:rsid w:val="00AE65F8"/>
    <w:rsid w:val="00AF4BC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69BB"/>
  <w15:chartTrackingRefBased/>
  <w15:docId w15:val="{3D8CD133-2B4C-44D5-87A1-F297DB06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2022-02-18T20:23:00Z</dcterms:created>
  <dcterms:modified xsi:type="dcterms:W3CDTF">2022-02-18T20:24:00Z</dcterms:modified>
</cp:coreProperties>
</file>